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391" w:rsidRDefault="00E55391">
      <w:pPr>
        <w:pStyle w:val="Heading1"/>
        <w:rPr>
          <w:sz w:val="40"/>
          <w:szCs w:val="40"/>
        </w:rPr>
      </w:pPr>
      <w:r>
        <w:t>VY_32_INOVACE_16.01.08</w:t>
      </w:r>
    </w:p>
    <w:p w:rsidR="00E55391" w:rsidRDefault="00E55391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Základní škola 28. Října Neratovice</w:t>
      </w:r>
    </w:p>
    <w:p w:rsidR="00E55391" w:rsidRDefault="00E5539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89.25pt;height:88.5pt;visibility:visible">
            <v:imagedata r:id="rId4" o:title=""/>
          </v:shape>
        </w:pict>
      </w:r>
    </w:p>
    <w:p w:rsidR="00E55391" w:rsidRDefault="00E55391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sz w:val="40"/>
          <w:szCs w:val="40"/>
        </w:rPr>
        <w:t>Název projektu:   Škola plná nových nápadů</w:t>
      </w:r>
    </w:p>
    <w:p w:rsidR="00E55391" w:rsidRDefault="00E55391">
      <w:pPr>
        <w:jc w:val="center"/>
        <w:rPr>
          <w:sz w:val="32"/>
          <w:szCs w:val="32"/>
        </w:rPr>
      </w:pPr>
      <w:r>
        <w:rPr>
          <w:sz w:val="32"/>
          <w:szCs w:val="32"/>
        </w:rPr>
        <w:t>Registrační číslo: CZ 1.07/1.4.00/21.1519</w:t>
      </w:r>
    </w:p>
    <w:p w:rsidR="00E55391" w:rsidRDefault="00E5539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sz w:val="32"/>
          <w:szCs w:val="32"/>
        </w:rPr>
        <w:t>Tento výukový materiál vznikl v rámci operačního programu Vzdělávání pro konkurenceschopnost</w:t>
      </w:r>
    </w:p>
    <w:p w:rsidR="00E55391" w:rsidRDefault="00E55391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>Název výukového materiálu</w:t>
      </w:r>
      <w:r>
        <w:rPr>
          <w:sz w:val="28"/>
          <w:szCs w:val="28"/>
        </w:rPr>
        <w:t>:  Opakování MS OFFICE</w:t>
      </w:r>
    </w:p>
    <w:p w:rsidR="00E55391" w:rsidRDefault="00E5539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Předmět:  Informatika  </w:t>
      </w:r>
    </w:p>
    <w:p w:rsidR="00E55391" w:rsidRDefault="00E5539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Autor:  Mgr. Jitka Klocová</w:t>
      </w:r>
    </w:p>
    <w:p w:rsidR="00E55391" w:rsidRDefault="00E5539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Cílová skupina:  9. ročník základní školy</w:t>
      </w:r>
    </w:p>
    <w:p w:rsidR="00E55391" w:rsidRDefault="00E5539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Datum: 5. 11. 2011</w:t>
      </w:r>
    </w:p>
    <w:p w:rsidR="00E55391" w:rsidRDefault="00E55391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sz w:val="28"/>
          <w:szCs w:val="28"/>
        </w:rPr>
        <w:t>Anotace:</w:t>
      </w:r>
      <w:r>
        <w:rPr>
          <w:rFonts w:ascii="Times New Roman" w:hAnsi="Times New Roman" w:cs="Times New Roman"/>
          <w:color w:val="000000"/>
          <w:kern w:val="24"/>
          <w:sz w:val="64"/>
          <w:szCs w:val="64"/>
          <w:lang w:eastAsia="cs-CZ"/>
        </w:rPr>
        <w:t xml:space="preserve"> </w:t>
      </w:r>
      <w:r>
        <w:rPr>
          <w:sz w:val="28"/>
          <w:szCs w:val="28"/>
        </w:rPr>
        <w:t>Materiál je připraven jako souhrn různorodých aktivit k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sz w:val="28"/>
          <w:szCs w:val="28"/>
        </w:rPr>
        <w:t>procvičování. Žáci řeší kvíz, křížovku, doplňují na základě studijního textu, učí se odbornou angličtinu z oblasti HW, SW a internetu. Každá z aktivit je  bodově vyhodnocena. Tyto výsledky jsou dále žáky zpracovány v textovém a tabulkovém procesoru, také formou grafu. Zároveň je vše  pojato jako soutěž o nejlepšího „specialistu“. Nechybí ani zpětná vazba pro učitele.</w:t>
      </w:r>
    </w:p>
    <w:p w:rsidR="00E55391" w:rsidRDefault="00E55391">
      <w:pPr>
        <w:ind w:right="-567"/>
        <w:rPr>
          <w:rFonts w:ascii="Times New Roman" w:hAnsi="Times New Roman" w:cs="Times New Roman"/>
          <w:sz w:val="28"/>
          <w:szCs w:val="28"/>
        </w:rPr>
      </w:pPr>
    </w:p>
    <w:p w:rsidR="00E55391" w:rsidRDefault="00E55391">
      <w:pPr>
        <w:rPr>
          <w:rFonts w:ascii="Times New Roman" w:hAnsi="Times New Roman" w:cs="Times New Roman"/>
        </w:rPr>
      </w:pPr>
      <w:r>
        <w:rPr>
          <w:b/>
          <w:bCs/>
          <w:sz w:val="28"/>
          <w:szCs w:val="28"/>
        </w:rPr>
        <w:t>Použité zdroje</w:t>
      </w:r>
      <w:r>
        <w:rPr>
          <w:b/>
          <w:bCs/>
        </w:rPr>
        <w:t>:</w:t>
      </w:r>
      <w:r>
        <w:rPr>
          <w:rFonts w:ascii="Times New Roman" w:hAnsi="Times New Roman" w:cs="Times New Roman"/>
          <w:color w:val="000000"/>
          <w:kern w:val="24"/>
          <w:lang w:eastAsia="cs-CZ"/>
        </w:rPr>
        <w:t xml:space="preserve"> některé  části  </w:t>
      </w:r>
      <w:r>
        <w:t xml:space="preserve">materiálu jsou vyrobeny  pomocí freeware programu Hot Potatoes  </w:t>
      </w:r>
    </w:p>
    <w:p w:rsidR="00E55391" w:rsidRDefault="00E55391">
      <w:pPr>
        <w:rPr>
          <w:rFonts w:ascii="Times New Roman" w:hAnsi="Times New Roman" w:cs="Times New Roman"/>
        </w:rPr>
      </w:pPr>
      <w:r>
        <w:t xml:space="preserve">                                    vlastní zdroje</w:t>
      </w:r>
    </w:p>
    <w:p w:rsidR="00E55391" w:rsidRDefault="00E5539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Materiály jsou určeny pro bezplatné používání pro potřeby výuky a vzdělávání na všech typech škol a školských zařízení. Jakékoliv další využití podléhá autorskému zákonu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55391" w:rsidRDefault="00E553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55391" w:rsidRDefault="00E553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55391" w:rsidRDefault="00E55391">
      <w:pPr>
        <w:pStyle w:val="IntenseQuote"/>
        <w:rPr>
          <w:rStyle w:val="Strong"/>
          <w:b/>
          <w:bCs/>
          <w:i w:val="0"/>
          <w:iCs w:val="0"/>
          <w:sz w:val="36"/>
          <w:szCs w:val="36"/>
        </w:rPr>
      </w:pPr>
      <w:r>
        <w:rPr>
          <w:rStyle w:val="Strong"/>
          <w:i w:val="0"/>
          <w:iCs w:val="0"/>
          <w:sz w:val="36"/>
          <w:szCs w:val="36"/>
        </w:rPr>
        <w:t>Pracovní list k opakování MS Office</w:t>
      </w:r>
    </w:p>
    <w:p w:rsidR="00E55391" w:rsidRDefault="00E55391">
      <w:pPr>
        <w:pStyle w:val="NoSpacing"/>
        <w:ind w:right="-142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POKYNY: vyučovací hodina se bude skládat z 11 úkolů, které žáci plní online a současně vyplňují tento pracovní </w:t>
      </w:r>
    </w:p>
    <w:p w:rsidR="00E55391" w:rsidRDefault="00E55391">
      <w:pPr>
        <w:pStyle w:val="NoSpacing"/>
        <w:rPr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list Po skončení žáci vytisknou, podepíší a odevzdají ke kontrole. ČTĚTE POZORNĚ VŠECHNA ZADÁNÍ!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</w:p>
    <w:p w:rsidR="00E55391" w:rsidRDefault="00E55391">
      <w:pPr>
        <w:pStyle w:val="NoSpacing"/>
        <w:rPr>
          <w:u w:val="single"/>
        </w:rPr>
      </w:pPr>
      <w:r>
        <w:rPr>
          <w:u w:val="single"/>
        </w:rPr>
        <w:t>Úkol č. 1</w:t>
      </w:r>
    </w:p>
    <w:p w:rsidR="00E55391" w:rsidRDefault="00E55391">
      <w:pPr>
        <w:pStyle w:val="NoSpacing"/>
      </w:pPr>
      <w:r>
        <w:t xml:space="preserve">Vytvoř ve Wordu 2 tabulky se jmény všech spolužáků ve skupině (chlapci a dívky zvlášť). Budou mít    2 sloupce: </w:t>
      </w:r>
      <w:r>
        <w:rPr>
          <w:b/>
          <w:bCs/>
          <w:i/>
          <w:iCs/>
        </w:rPr>
        <w:t>Jméno</w:t>
      </w:r>
      <w:r>
        <w:t xml:space="preserve"> a </w:t>
      </w:r>
      <w:r>
        <w:rPr>
          <w:b/>
          <w:bCs/>
          <w:i/>
          <w:iCs/>
        </w:rPr>
        <w:t>Pořadí</w:t>
      </w:r>
      <w:r>
        <w:t>. Podklady pro druhý sloupec získáš až po dokončení úkolu č. 4, zatím zůstane prázdný</w:t>
      </w:r>
    </w:p>
    <w:p w:rsidR="00E55391" w:rsidRDefault="00E55391">
      <w:pPr>
        <w:pStyle w:val="NoSpacing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Vlož zde: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</w:p>
    <w:p w:rsidR="00E55391" w:rsidRDefault="00E55391">
      <w:pPr>
        <w:pStyle w:val="NoSpacing"/>
        <w:rPr>
          <w:u w:val="single"/>
        </w:rPr>
      </w:pPr>
      <w:r>
        <w:rPr>
          <w:u w:val="single"/>
        </w:rPr>
        <w:t>Úkol č. 2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  <w:r>
        <w:t xml:space="preserve">V Excelu vytvoř podobnou tabulku pro chlapce a dívky zvlášť. Tato tabulka bude mít příslušný počet řádků a 7 sloupců: </w:t>
      </w:r>
      <w:r>
        <w:rPr>
          <w:b/>
          <w:bCs/>
          <w:i/>
          <w:iCs/>
        </w:rPr>
        <w:t>Jméno</w:t>
      </w:r>
      <w:r>
        <w:t xml:space="preserve">, </w:t>
      </w:r>
      <w:r>
        <w:rPr>
          <w:b/>
          <w:bCs/>
          <w:i/>
          <w:iCs/>
        </w:rPr>
        <w:t>Doplnění</w:t>
      </w:r>
      <w:r>
        <w:t xml:space="preserve">, </w:t>
      </w:r>
      <w:r>
        <w:rPr>
          <w:b/>
          <w:bCs/>
          <w:i/>
          <w:iCs/>
        </w:rPr>
        <w:t>Angličtina</w:t>
      </w:r>
      <w:r>
        <w:t xml:space="preserve">, </w:t>
      </w:r>
      <w:r>
        <w:rPr>
          <w:b/>
          <w:bCs/>
          <w:i/>
          <w:iCs/>
        </w:rPr>
        <w:t>Kvíz</w:t>
      </w:r>
      <w:r>
        <w:t xml:space="preserve">, </w:t>
      </w:r>
      <w:r>
        <w:rPr>
          <w:b/>
          <w:bCs/>
          <w:i/>
          <w:iCs/>
        </w:rPr>
        <w:t>Křížovka</w:t>
      </w:r>
      <w:r>
        <w:t xml:space="preserve">, </w:t>
      </w:r>
      <w:r>
        <w:rPr>
          <w:b/>
          <w:bCs/>
          <w:i/>
          <w:iCs/>
        </w:rPr>
        <w:t>Celkem</w:t>
      </w:r>
      <w:r>
        <w:t xml:space="preserve">, </w:t>
      </w:r>
      <w:r>
        <w:rPr>
          <w:b/>
          <w:bCs/>
          <w:i/>
          <w:iCs/>
        </w:rPr>
        <w:t>Pořadí</w:t>
      </w:r>
      <w:r>
        <w:rPr>
          <w:rFonts w:ascii="Times New Roman" w:hAnsi="Times New Roman" w:cs="Times New Roman"/>
        </w:rPr>
        <w:t>.</w:t>
      </w:r>
    </w:p>
    <w:p w:rsidR="00E55391" w:rsidRDefault="00E55391">
      <w:pPr>
        <w:pStyle w:val="NoSpacing"/>
      </w:pPr>
      <w:r>
        <w:t xml:space="preserve">Pro větší přehlednost vhodně naformátuj. </w:t>
      </w:r>
    </w:p>
    <w:p w:rsidR="00E55391" w:rsidRDefault="00E55391">
      <w:pPr>
        <w:pStyle w:val="NoSpacing"/>
      </w:pPr>
    </w:p>
    <w:p w:rsidR="00E55391" w:rsidRDefault="00E55391">
      <w:pPr>
        <w:pStyle w:val="NoSpacing"/>
        <w:rPr>
          <w:u w:val="single"/>
        </w:rPr>
      </w:pPr>
      <w:r>
        <w:rPr>
          <w:u w:val="single"/>
        </w:rPr>
        <w:t>Úkol č. 3</w:t>
      </w:r>
    </w:p>
    <w:p w:rsidR="00E55391" w:rsidRDefault="00E55391">
      <w:pPr>
        <w:pStyle w:val="NoSpacing"/>
      </w:pPr>
      <w:r>
        <w:t>Tuto tabulku postupně doplňuj (podle právě probíhajících aktivit) počty bodů svých spolužáků (počet procent)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  <w:r>
        <w:t xml:space="preserve">Aktivita č. 1: </w:t>
      </w:r>
      <w:hyperlink r:id="rId5" w:history="1">
        <w:r>
          <w:rPr>
            <w:rStyle w:val="Hyperlink"/>
            <w:rFonts w:ascii="Calibri" w:hAnsi="Calibri" w:cs="Calibri"/>
          </w:rPr>
          <w:t>Doplnění</w:t>
        </w:r>
      </w:hyperlink>
      <w:r>
        <w:t xml:space="preserve"> (klikni)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  <w:r>
        <w:t xml:space="preserve">Aktivita č. 2: </w:t>
      </w:r>
      <w:hyperlink r:id="rId6" w:history="1">
        <w:r>
          <w:rPr>
            <w:rStyle w:val="Hyperlink"/>
            <w:rFonts w:ascii="Calibri" w:hAnsi="Calibri" w:cs="Calibri"/>
          </w:rPr>
          <w:t>Angličtina</w:t>
        </w:r>
      </w:hyperlink>
    </w:p>
    <w:p w:rsidR="00E55391" w:rsidRDefault="00E55391">
      <w:pPr>
        <w:pStyle w:val="NoSpacing"/>
        <w:rPr>
          <w:rFonts w:ascii="Times New Roman" w:hAnsi="Times New Roman" w:cs="Times New Roman"/>
        </w:rPr>
      </w:pPr>
      <w:r>
        <w:t xml:space="preserve">Aktivita č. 3: </w:t>
      </w:r>
      <w:hyperlink r:id="rId7" w:history="1">
        <w:r>
          <w:rPr>
            <w:rStyle w:val="Hyperlink"/>
            <w:rFonts w:ascii="Calibri" w:hAnsi="Calibri" w:cs="Calibri"/>
          </w:rPr>
          <w:t>Kvíz</w:t>
        </w:r>
      </w:hyperlink>
    </w:p>
    <w:p w:rsidR="00E55391" w:rsidRDefault="00E55391">
      <w:pPr>
        <w:pStyle w:val="NoSpacing"/>
      </w:pPr>
      <w:r>
        <w:t xml:space="preserve">Aktivita č. 4: </w:t>
      </w:r>
      <w:hyperlink r:id="rId8" w:history="1">
        <w:r>
          <w:rPr>
            <w:rStyle w:val="Hyperlink"/>
            <w:rFonts w:ascii="Calibri" w:hAnsi="Calibri" w:cs="Calibri"/>
          </w:rPr>
          <w:t>Křížovka</w:t>
        </w:r>
      </w:hyperlink>
      <w:r>
        <w:t xml:space="preserve"> </w:t>
      </w:r>
    </w:p>
    <w:p w:rsidR="00E55391" w:rsidRDefault="00E55391">
      <w:pPr>
        <w:pStyle w:val="NoSpacing"/>
        <w:rPr>
          <w:rFonts w:ascii="Times New Roman" w:hAnsi="Times New Roman" w:cs="Times New Roman"/>
          <w:u w:val="single"/>
        </w:rPr>
      </w:pPr>
    </w:p>
    <w:p w:rsidR="00E55391" w:rsidRDefault="00E55391">
      <w:pPr>
        <w:pStyle w:val="NoSpacing"/>
        <w:rPr>
          <w:u w:val="single"/>
        </w:rPr>
      </w:pPr>
      <w:r>
        <w:rPr>
          <w:u w:val="single"/>
        </w:rPr>
        <w:t>Úkol č. 4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  <w:r>
        <w:t xml:space="preserve">Tabulku dokonči. Spočítej 6. sloupec </w:t>
      </w:r>
      <w:r>
        <w:rPr>
          <w:b/>
          <w:bCs/>
          <w:i/>
          <w:iCs/>
        </w:rPr>
        <w:t>Celkem</w:t>
      </w:r>
      <w:r>
        <w:t xml:space="preserve"> a 7.sloupec  </w:t>
      </w:r>
      <w:r>
        <w:rPr>
          <w:b/>
          <w:bCs/>
          <w:i/>
          <w:iCs/>
        </w:rPr>
        <w:t>Pořadí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</w:p>
    <w:p w:rsidR="00E55391" w:rsidRDefault="00E55391">
      <w:pPr>
        <w:pStyle w:val="NoSpacing"/>
        <w:rPr>
          <w:u w:val="single"/>
        </w:rPr>
      </w:pPr>
      <w:r>
        <w:rPr>
          <w:u w:val="single"/>
        </w:rPr>
        <w:t>Úkol č. 5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  <w:r>
        <w:t xml:space="preserve">Vytvoř jednoduchý sloupcový graf. Použij pouze sloupce </w:t>
      </w:r>
      <w:r>
        <w:rPr>
          <w:b/>
          <w:bCs/>
          <w:i/>
          <w:iCs/>
        </w:rPr>
        <w:t>Jméno</w:t>
      </w:r>
      <w:r>
        <w:t xml:space="preserve"> a </w:t>
      </w:r>
      <w:r>
        <w:rPr>
          <w:b/>
          <w:bCs/>
          <w:i/>
          <w:iCs/>
        </w:rPr>
        <w:t>Celkem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</w:p>
    <w:p w:rsidR="00E55391" w:rsidRDefault="00E55391">
      <w:pPr>
        <w:pStyle w:val="NoSpacing"/>
        <w:rPr>
          <w:rFonts w:ascii="Times New Roman" w:hAnsi="Times New Roman" w:cs="Times New Roman"/>
          <w:u w:val="single"/>
        </w:rPr>
      </w:pPr>
      <w:r>
        <w:rPr>
          <w:u w:val="single"/>
        </w:rPr>
        <w:t>Úkol č. 6</w:t>
      </w:r>
    </w:p>
    <w:p w:rsidR="00E55391" w:rsidRDefault="00E55391">
      <w:pPr>
        <w:pStyle w:val="NoSpacing"/>
        <w:rPr>
          <w:rFonts w:ascii="Times New Roman" w:hAnsi="Times New Roman" w:cs="Times New Roman"/>
          <w:sz w:val="20"/>
          <w:szCs w:val="20"/>
        </w:rPr>
      </w:pPr>
      <w:r>
        <w:t xml:space="preserve">Hotové tabulky a graf </w:t>
      </w:r>
      <w:r>
        <w:rPr>
          <w:sz w:val="20"/>
          <w:szCs w:val="20"/>
        </w:rPr>
        <w:t>Vlož zde: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</w:p>
    <w:p w:rsidR="00E55391" w:rsidRDefault="00E55391">
      <w:pPr>
        <w:pStyle w:val="NoSpacing"/>
        <w:rPr>
          <w:rFonts w:ascii="Times New Roman" w:hAnsi="Times New Roman" w:cs="Times New Roman"/>
          <w:u w:val="single"/>
        </w:rPr>
      </w:pPr>
      <w:r>
        <w:rPr>
          <w:u w:val="single"/>
        </w:rPr>
        <w:t>Úkol č. 7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  <w:r>
        <w:t xml:space="preserve">Vrať se k úkolu č. 1 a dokonči 2. sloupec tabulky </w:t>
      </w:r>
      <w:r>
        <w:rPr>
          <w:b/>
          <w:bCs/>
          <w:i/>
          <w:iCs/>
        </w:rPr>
        <w:t>Pořadí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</w:p>
    <w:p w:rsidR="00E55391" w:rsidRDefault="00E55391">
      <w:pPr>
        <w:pStyle w:val="NoSpacing"/>
        <w:rPr>
          <w:rFonts w:ascii="Times New Roman" w:hAnsi="Times New Roman" w:cs="Times New Roman"/>
          <w:u w:val="single"/>
        </w:rPr>
      </w:pPr>
      <w:r>
        <w:rPr>
          <w:u w:val="single"/>
        </w:rPr>
        <w:t>Úkol č. 8</w:t>
      </w:r>
    </w:p>
    <w:p w:rsidR="00E55391" w:rsidRDefault="00E55391">
      <w:pPr>
        <w:pStyle w:val="NoSpacing"/>
      </w:pPr>
      <w:r>
        <w:t>Navrhni titul pro vítěze s nejvyšším počtem bodů</w:t>
      </w:r>
    </w:p>
    <w:p w:rsidR="00E55391" w:rsidRDefault="00E55391">
      <w:pPr>
        <w:pStyle w:val="NoSpacing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Odpověz zde: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</w:p>
    <w:p w:rsidR="00E55391" w:rsidRDefault="00E55391">
      <w:pPr>
        <w:pStyle w:val="NoSpacing"/>
        <w:rPr>
          <w:rFonts w:ascii="Times New Roman" w:hAnsi="Times New Roman" w:cs="Times New Roman"/>
          <w:u w:val="single"/>
        </w:rPr>
      </w:pPr>
      <w:r>
        <w:rPr>
          <w:u w:val="single"/>
        </w:rPr>
        <w:t>Úkol č. 9</w:t>
      </w:r>
    </w:p>
    <w:p w:rsidR="00E55391" w:rsidRDefault="00E55391">
      <w:pPr>
        <w:pStyle w:val="NoSpacing"/>
      </w:pPr>
      <w:r>
        <w:t>Který z úkolů Ti připadal nejjednodušší?</w:t>
      </w:r>
    </w:p>
    <w:p w:rsidR="00E55391" w:rsidRDefault="00E55391">
      <w:pPr>
        <w:pStyle w:val="NoSpacing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Odpověz zde: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</w:p>
    <w:p w:rsidR="00E55391" w:rsidRDefault="00E55391">
      <w:pPr>
        <w:pStyle w:val="NoSpacing"/>
        <w:rPr>
          <w:rFonts w:ascii="Times New Roman" w:hAnsi="Times New Roman" w:cs="Times New Roman"/>
          <w:u w:val="single"/>
        </w:rPr>
      </w:pPr>
      <w:r>
        <w:rPr>
          <w:u w:val="single"/>
        </w:rPr>
        <w:t>Úkol č. 10</w:t>
      </w:r>
    </w:p>
    <w:p w:rsidR="00E55391" w:rsidRDefault="00E55391">
      <w:pPr>
        <w:pStyle w:val="NoSpacing"/>
      </w:pPr>
      <w:r>
        <w:t>Který z úkolů Ti připadal nejobtížnější:</w:t>
      </w:r>
    </w:p>
    <w:p w:rsidR="00E55391" w:rsidRDefault="00E55391">
      <w:pPr>
        <w:pStyle w:val="NoSpacing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Odpověz zde:</w:t>
      </w:r>
    </w:p>
    <w:p w:rsidR="00E55391" w:rsidRDefault="00E55391">
      <w:pPr>
        <w:pStyle w:val="NoSpacing"/>
        <w:rPr>
          <w:rFonts w:ascii="Times New Roman" w:hAnsi="Times New Roman" w:cs="Times New Roman"/>
        </w:rPr>
      </w:pPr>
    </w:p>
    <w:p w:rsidR="00E55391" w:rsidRDefault="00E55391">
      <w:pPr>
        <w:pStyle w:val="NoSpacing"/>
        <w:rPr>
          <w:u w:val="single"/>
        </w:rPr>
      </w:pPr>
      <w:r>
        <w:rPr>
          <w:u w:val="single"/>
        </w:rPr>
        <w:t>Úkol č. 10</w:t>
      </w:r>
    </w:p>
    <w:p w:rsidR="00E55391" w:rsidRDefault="00E55391">
      <w:pPr>
        <w:pStyle w:val="NoSpacing"/>
      </w:pPr>
      <w:r>
        <w:t>Zhodnoť na stupnici 1 – 5 (školní známkování) obtížnost dnešní hodiny:</w:t>
      </w:r>
    </w:p>
    <w:p w:rsidR="00E55391" w:rsidRDefault="00E55391">
      <w:pPr>
        <w:pStyle w:val="NoSpacing"/>
      </w:pPr>
    </w:p>
    <w:p w:rsidR="00E55391" w:rsidRDefault="00E55391">
      <w:pPr>
        <w:pStyle w:val="NoSpacing"/>
        <w:rPr>
          <w:u w:val="single"/>
        </w:rPr>
      </w:pPr>
      <w:r>
        <w:rPr>
          <w:u w:val="single"/>
        </w:rPr>
        <w:t>Úkol č. 11</w:t>
      </w:r>
    </w:p>
    <w:p w:rsidR="00E55391" w:rsidRDefault="00E55391">
      <w:pPr>
        <w:pStyle w:val="NoSpacing"/>
      </w:pPr>
      <w:r>
        <w:t>Zhodnoť na stupnici 1 – 5 (školní známkování) zábavnost dnešní hodiny:</w:t>
      </w:r>
    </w:p>
    <w:p w:rsidR="00E55391" w:rsidRDefault="00E55391">
      <w:pPr>
        <w:rPr>
          <w:rFonts w:ascii="Times New Roman" w:hAnsi="Times New Roman" w:cs="Times New Roman"/>
        </w:rPr>
      </w:pPr>
    </w:p>
    <w:sectPr w:rsidR="00E55391" w:rsidSect="00E55391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391"/>
    <w:rsid w:val="00E5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right"/>
      <w:outlineLvl w:val="0"/>
    </w:pPr>
    <w:rPr>
      <w:b/>
      <w:bCs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5391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  <w:lang w:eastAsia="cs-CZ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eastAsia="Times New Roman" w:hAnsi="Tahoma" w:cs="Tahoma"/>
      <w:sz w:val="16"/>
      <w:szCs w:val="16"/>
    </w:rPr>
  </w:style>
  <w:style w:type="paragraph" w:styleId="IntenseQuote">
    <w:name w:val="Intense Quote"/>
    <w:basedOn w:val="Normal"/>
    <w:next w:val="Normal"/>
    <w:link w:val="IntenseQuoteChar"/>
    <w:uiPriority w:val="99"/>
    <w:qFormat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hAnsi="Times New Roman" w:cs="Times New Roman"/>
      <w:b/>
      <w:bCs/>
      <w:i/>
      <w:iCs/>
      <w:color w:val="4F81BD"/>
      <w:sz w:val="24"/>
      <w:szCs w:val="24"/>
      <w:lang w:eastAsia="cs-CZ"/>
    </w:rPr>
  </w:style>
  <w:style w:type="character" w:customStyle="1" w:styleId="IntenseQuoteChar">
    <w:name w:val="Intense Quote Char"/>
    <w:basedOn w:val="DefaultParagraphFont"/>
    <w:link w:val="IntenseQuote"/>
    <w:uiPriority w:val="99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styleId="Strong">
    <w:name w:val="Strong"/>
    <w:basedOn w:val="DefaultParagraphFont"/>
    <w:uiPriority w:val="99"/>
    <w:qFormat/>
    <w:rPr>
      <w:rFonts w:ascii="Times New Roman" w:hAnsi="Times New Roman" w:cs="Times New Roman"/>
      <w:b/>
      <w:bCs/>
    </w:rPr>
  </w:style>
  <w:style w:type="character" w:styleId="Hyperlink">
    <w:name w:val="Hyperlink"/>
    <w:basedOn w:val="DefaultParagraphFont"/>
    <w:uiPriority w:val="99"/>
    <w:rPr>
      <w:rFonts w:ascii="Times New Roman" w:hAnsi="Times New Roman" w:cs="Times New Roman"/>
      <w:color w:val="0000FF"/>
      <w:u w:val="single"/>
    </w:rPr>
  </w:style>
  <w:style w:type="paragraph" w:styleId="NoSpacing">
    <w:name w:val="No Spacing"/>
    <w:uiPriority w:val="99"/>
    <w:qFormat/>
    <w:rPr>
      <w:rFonts w:ascii="Calibr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drive.live.com/redir.aspx?cid=b082c9f5e7897246&amp;resid=B082C9F5E7897246!1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kydrive.live.com/redir.aspx?cid=b082c9f5e7897246&amp;resid=B082C9F5E7897246!1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kydrive.live.com/redir.aspx?cid=b082c9f5e7897246&amp;resid=B082C9F5E7897246!178" TargetMode="External"/><Relationship Id="rId5" Type="http://schemas.openxmlformats.org/officeDocument/2006/relationships/hyperlink" Target="https://skydrive.live.com/redir.aspx?cid=b082c9f5e7897246&amp;resid=B082C9F5E7897246!181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452</Words>
  <Characters>2580</Characters>
  <Application>Microsoft Office Outlook</Application>
  <DocSecurity>0</DocSecurity>
  <Lines>0</Lines>
  <Paragraphs>0</Paragraphs>
  <ScaleCrop>false</ScaleCrop>
  <Company>Windows Xp Ultimate 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ProBook05</dc:creator>
  <cp:keywords/>
  <dc:description/>
  <cp:lastModifiedBy>Mila</cp:lastModifiedBy>
  <cp:revision>4</cp:revision>
  <dcterms:created xsi:type="dcterms:W3CDTF">2011-11-14T23:22:00Z</dcterms:created>
  <dcterms:modified xsi:type="dcterms:W3CDTF">2012-03-06T11:46:00Z</dcterms:modified>
</cp:coreProperties>
</file>